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247160" w14:textId="77777777" w:rsidR="00E1282E" w:rsidRDefault="00E1282E" w:rsidP="00E12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MOLYNEUX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F1E692E" w14:textId="77777777" w:rsidR="00E1282E" w:rsidRDefault="00E1282E" w:rsidP="00E1282E">
      <w:pPr>
        <w:rPr>
          <w:rFonts w:ascii="Times New Roman" w:hAnsi="Times New Roman" w:cs="Times New Roman"/>
        </w:rPr>
      </w:pPr>
    </w:p>
    <w:p w14:paraId="7CB60CE8" w14:textId="77777777" w:rsidR="00E1282E" w:rsidRDefault="00E1282E" w:rsidP="00E1282E">
      <w:pPr>
        <w:rPr>
          <w:rFonts w:ascii="Times New Roman" w:hAnsi="Times New Roman" w:cs="Times New Roman"/>
        </w:rPr>
      </w:pPr>
    </w:p>
    <w:p w14:paraId="6F1A2294" w14:textId="77777777" w:rsidR="00E1282E" w:rsidRDefault="00E1282E" w:rsidP="00E12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and James Molyneux, clerk(q.v.), made a plaint of common recovery against</w:t>
      </w:r>
    </w:p>
    <w:p w14:paraId="58AD832C" w14:textId="77777777" w:rsidR="00E1282E" w:rsidRDefault="00E1282E" w:rsidP="00E12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Unknown(q.v.) and his wife, Eleanor(q.v.).</w:t>
      </w:r>
    </w:p>
    <w:p w14:paraId="138E0F1F" w14:textId="77777777" w:rsidR="00E1282E" w:rsidRDefault="00E1282E" w:rsidP="00E12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07A4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BE6CD76" w14:textId="77777777" w:rsidR="00E1282E" w:rsidRDefault="00E1282E" w:rsidP="00E1282E">
      <w:pPr>
        <w:rPr>
          <w:rFonts w:ascii="Times New Roman" w:hAnsi="Times New Roman" w:cs="Times New Roman"/>
        </w:rPr>
      </w:pPr>
    </w:p>
    <w:p w14:paraId="7065005B" w14:textId="77777777" w:rsidR="00E1282E" w:rsidRDefault="00E1282E" w:rsidP="00E1282E">
      <w:pPr>
        <w:rPr>
          <w:rFonts w:ascii="Times New Roman" w:hAnsi="Times New Roman" w:cs="Times New Roman"/>
        </w:rPr>
      </w:pPr>
    </w:p>
    <w:p w14:paraId="6DCB90C0" w14:textId="77777777" w:rsidR="00E1282E" w:rsidRDefault="00E1282E" w:rsidP="00E12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May 2018</w:t>
      </w:r>
    </w:p>
    <w:p w14:paraId="1FF2F2B1" w14:textId="77777777" w:rsidR="00E1282E" w:rsidRPr="00E71FC3" w:rsidRDefault="00E1282E" w:rsidP="00E71FC3">
      <w:pPr>
        <w:pStyle w:val="NoSpacing"/>
      </w:pPr>
      <w:bookmarkStart w:id="0" w:name="_GoBack"/>
      <w:bookmarkEnd w:id="0"/>
    </w:p>
    <w:sectPr w:rsidR="00E1282E" w:rsidRPr="00E71FC3" w:rsidSect="00E1282E">
      <w:footerReference w:type="default" r:id="rId7"/>
      <w:pgSz w:w="11906" w:h="16838"/>
      <w:pgMar w:top="1440" w:right="128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72F39F" w14:textId="77777777" w:rsidR="00E1282E" w:rsidRDefault="00E1282E" w:rsidP="00E71FC3">
      <w:r>
        <w:separator/>
      </w:r>
    </w:p>
  </w:endnote>
  <w:endnote w:type="continuationSeparator" w:id="0">
    <w:p w14:paraId="76585E5E" w14:textId="77777777" w:rsidR="00E1282E" w:rsidRDefault="00E128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7CCC1" w14:textId="77777777" w:rsidR="00E1282E" w:rsidRPr="00E71FC3" w:rsidRDefault="00E1282E">
    <w:pPr>
      <w:pStyle w:val="Footer"/>
    </w:pPr>
    <w:r>
      <w:t xml:space="preserve">Compilation 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536F5" w14:textId="77777777" w:rsidR="00E1282E" w:rsidRDefault="00E1282E" w:rsidP="00E71FC3">
      <w:r>
        <w:separator/>
      </w:r>
    </w:p>
  </w:footnote>
  <w:footnote w:type="continuationSeparator" w:id="0">
    <w:p w14:paraId="44FA7321" w14:textId="77777777" w:rsidR="00E1282E" w:rsidRDefault="00E128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82E"/>
    <w:rsid w:val="001A7C09"/>
    <w:rsid w:val="00577BD5"/>
    <w:rsid w:val="00656CBA"/>
    <w:rsid w:val="006A1F77"/>
    <w:rsid w:val="00733BE7"/>
    <w:rsid w:val="009D6E5B"/>
    <w:rsid w:val="00AB52E8"/>
    <w:rsid w:val="00B16D3F"/>
    <w:rsid w:val="00BB41AC"/>
    <w:rsid w:val="00E128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F5C141"/>
  <w15:chartTrackingRefBased/>
  <w15:docId w15:val="{95EC6128-266F-4502-A2B9-04A0AAEB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128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128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2018-07-05T09:51:00Z</dcterms:created>
  <dcterms:modified xsi:type="dcterms:W3CDTF">2018-07-05T10:25:00Z</dcterms:modified>
</cp:coreProperties>
</file>